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2024-0004-SHo FPA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2024-0004-SHo FPA Fliesen- und Plattenarbeiten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 und Plattenarbeiten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